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884930F" w14:textId="68AFF9BE" w:rsidR="00292B3C" w:rsidRDefault="00292B3C" w:rsidP="00292B3C">
          <w:pPr>
            <w:pStyle w:val="PublishStatus"/>
          </w:pPr>
          <w:r>
            <w:t>A bejegyzés újra közzétéve: 2022. 04. 21., 19:49:57.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773D980A" w14:textId="2387D2F6" w:rsidR="00FE7A35" w:rsidRDefault="00292B3C">
              <w:pPr>
                <w:pStyle w:val="Publishwithline"/>
              </w:pPr>
              <w:r w:rsidRPr="00292B3C">
                <w:t xml:space="preserve">Studienka </w:t>
              </w:r>
              <w:r>
                <w:t>-</w:t>
              </w:r>
              <w:r w:rsidRPr="00292B3C">
                <w:t xml:space="preserve"> kostol</w:t>
              </w:r>
            </w:p>
          </w:sdtContent>
        </w:sdt>
        <w:p w14:paraId="10FEB84A" w14:textId="77777777" w:rsidR="00FE7A35" w:rsidRDefault="00FE7A35">
          <w:pPr>
            <w:pStyle w:val="underline"/>
          </w:pPr>
        </w:p>
        <w:p w14:paraId="4EF6AE26" w14:textId="77777777" w:rsidR="00292B3C" w:rsidRDefault="00292B3C" w:rsidP="00292B3C">
          <w:pPr>
            <w:pStyle w:val="PadderBetweenTitleandProperties"/>
          </w:pPr>
        </w:p>
        <w:p w14:paraId="05F06594" w14:textId="2469B254" w:rsidR="00292B3C" w:rsidRDefault="00292B3C" w:rsidP="00292B3C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893127943"/>
              <w:placeholder>
                <w:docPart w:val="3401839353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S sk</w:t>
              </w:r>
            </w:sdtContent>
          </w:sdt>
        </w:p>
        <w:p w14:paraId="16F09DB7" w14:textId="550D81FD" w:rsidR="00FE7A35" w:rsidRDefault="00D37B95">
          <w:pPr>
            <w:pStyle w:val="PadderBetweenControlandBody"/>
          </w:pPr>
        </w:p>
      </w:sdtContent>
    </w:sdt>
    <w:p w14:paraId="27DF3D1D" w14:textId="0F97670C" w:rsidR="00FE7A35" w:rsidRDefault="00FE7A35"/>
    <w:p w14:paraId="3E58F134" w14:textId="648DE280" w:rsidR="00292B3C" w:rsidRDefault="00292B3C" w:rsidP="00292B3C">
      <w:pPr>
        <w:jc w:val="center"/>
      </w:pPr>
      <w:r>
        <w:rPr>
          <w:noProof/>
        </w:rPr>
        <w:drawing>
          <wp:inline distT="0" distB="0" distL="0" distR="0" wp14:anchorId="32373B37" wp14:editId="01D5C651">
            <wp:extent cx="5099892" cy="3648529"/>
            <wp:effectExtent l="0" t="0" r="571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12" cy="366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56397" w14:textId="3C1A6FD2" w:rsidR="00292B3C" w:rsidRDefault="00292B3C"/>
    <w:p w14:paraId="4F5D0E60" w14:textId="77777777" w:rsidR="00292B3C" w:rsidRDefault="00292B3C" w:rsidP="00292B3C">
      <w:r>
        <w:t>H   Szentistvánkút, Pozsony vm.</w:t>
      </w:r>
    </w:p>
    <w:p w14:paraId="3FFD5004" w14:textId="77777777" w:rsidR="00292B3C" w:rsidRDefault="00292B3C" w:rsidP="00292B3C">
      <w:r>
        <w:t>Sk Studienka</w:t>
      </w:r>
    </w:p>
    <w:p w14:paraId="73F38CCE" w14:textId="77777777" w:rsidR="00292B3C" w:rsidRDefault="00292B3C" w:rsidP="00292B3C">
      <w:r>
        <w:t>D   Hausbrunn</w:t>
      </w:r>
    </w:p>
    <w:p w14:paraId="36310DB0" w14:textId="77777777" w:rsidR="00292B3C" w:rsidRDefault="00292B3C" w:rsidP="00292B3C"/>
    <w:p w14:paraId="12E6EDAF" w14:textId="77777777" w:rsidR="00292B3C" w:rsidRDefault="00292B3C" w:rsidP="00292B3C">
      <w:r>
        <w:t>48°31.559 S</w:t>
      </w:r>
    </w:p>
    <w:p w14:paraId="692AF58D" w14:textId="4CB311E2" w:rsidR="00292B3C" w:rsidRDefault="00292B3C" w:rsidP="00292B3C">
      <w:r>
        <w:t>017°08.169 V</w:t>
      </w:r>
    </w:p>
    <w:p w14:paraId="301B23B3" w14:textId="77777777" w:rsidR="00292B3C" w:rsidRDefault="00292B3C" w:rsidP="00292B3C"/>
    <w:p w14:paraId="1C355F13" w14:textId="77777777" w:rsidR="00292B3C" w:rsidRDefault="00292B3C" w:rsidP="00292B3C">
      <w:r>
        <w:t xml:space="preserve">Obec Studienka (do roku 1899 Szentistván) (Szentistvánkút) sa nachádza 13 km severovýchodne od mesta Malacky (Malacka). Kostol v strede obce je obohnaný takmer obdĺžnikovým ohradným múrom so strieľňami. </w:t>
      </w:r>
    </w:p>
    <w:p w14:paraId="468D1599" w14:textId="77777777" w:rsidR="00292B3C" w:rsidRDefault="00292B3C" w:rsidP="00292B3C">
      <w:r>
        <w:lastRenderedPageBreak/>
        <w:t>Podľa najnovších výskumov (Peter Kresánek, 2009) položili základný kameň kostola vysväteného na počesť kráľa svätého Štefana 13. augusta 1668 s podporou ostrihomského (esztergomi) arcibiskupa Györgya Szelepcsényiho a jeho námestníka Jánosa Gubasóczyho. Jeho výstavba bola dokončená v roku 1673, ale vysvätil ho až 15. augusta 1678 Ferdinánd Pálffy, biskup z Jágru (Eger). (Podľa predchádzajúcich vzájomne prevzatých opisov bol postavený v rokoch 1682 až 1688.) Vzhľadom na turecké nebezpečenstvo bol vybavený aj silným obranným múrom. V druhej polovici 18. storočia sa okolo kostola nachádzal cintorín. V roku 1784 boli kostol a farnosť zrenovované a sochy pozlátené.  O rok neskôr dal knieža Károly Pálffy Erdődi pristaviť ku kostolu sakristiu. V roku 1786 opravili kazateľnicu. V roku 1914 bol kostol renovovaný.</w:t>
      </w:r>
    </w:p>
    <w:p w14:paraId="2D82632D" w14:textId="77777777" w:rsidR="00292B3C" w:rsidRDefault="00292B3C" w:rsidP="00292B3C">
      <w:r>
        <w:t>Veľkosť plochy chránenej múrmi je 47x34 metrov. Na všetkých štyroch nárožiach obranného múru boli postavené päťuholníkové talianske bašty, ktoré sú dobre viditeľné aj v príslušnom článku Prvého vojenského prieskumu (1763–1787). Steny bášt sú takmer o 1 meter vyššie ako približne 2,5 metra vysoké ohradné múry, ktoré sa ťahajú popri nich. Strieľne v tvare kľúčovej dierky sú viditeľné iba na múroch spájajúcich bašty, na baštách pôvodne neboli vytvorené. Jednotlivé bašty boli neskôr prestavané, vybudovali v nich miestnosti a pokryli ich škridlovou strechou. Pri prestavbe južnej a západnej bašty vytvorili na stenách bášt malé okrúhle okenné otvory. Aj v severnej a východnej bašte vytvorili miestnosti a zastrešili ich polovičnými strechami so sklonom dovnútra. Na severovýchodnej strane východnej bašty vyrezali vchod. Do ohradného múru kostola na juhovýchodnej, juhozápadnej a severozápadnej stene zhotovili vstupné brány.</w:t>
      </w:r>
    </w:p>
    <w:p w14:paraId="7E2391F5" w14:textId="77777777" w:rsidR="00292B3C" w:rsidRDefault="00292B3C" w:rsidP="00292B3C"/>
    <w:p w14:paraId="35A35153" w14:textId="77777777" w:rsidR="00292B3C" w:rsidRDefault="00292B3C" w:rsidP="00292B3C">
      <w:r>
        <w:t>Zdroj:</w:t>
      </w:r>
    </w:p>
    <w:p w14:paraId="5573B797" w14:textId="77777777" w:rsidR="00292B3C" w:rsidRDefault="00292B3C" w:rsidP="00292B3C">
      <w:r>
        <w:t>SÚPIS III. 212.</w:t>
      </w:r>
    </w:p>
    <w:p w14:paraId="5356FEE9" w14:textId="77777777" w:rsidR="00292B3C" w:rsidRDefault="00292B3C" w:rsidP="00292B3C"/>
    <w:p w14:paraId="4B7E0F6E" w14:textId="77777777" w:rsidR="00292B3C" w:rsidRDefault="00292B3C" w:rsidP="00292B3C">
      <w:r>
        <w:t>Fotografia:</w:t>
      </w:r>
    </w:p>
    <w:p w14:paraId="5D40AE91" w14:textId="0CC1E29F" w:rsidR="00292B3C" w:rsidRDefault="00292B3C" w:rsidP="00292B3C">
      <w:r>
        <w:t>Kostol a jeho južný obranný múr s východnou baštou</w:t>
      </w:r>
    </w:p>
    <w:p w14:paraId="051FA73C" w14:textId="2A5F687D" w:rsidR="00292B3C" w:rsidRDefault="00292B3C" w:rsidP="00292B3C"/>
    <w:p w14:paraId="29384606" w14:textId="6EE31A03" w:rsidR="00292B3C" w:rsidRDefault="00292B3C" w:rsidP="00292B3C"/>
    <w:p w14:paraId="1969CA05" w14:textId="0A77EF12" w:rsidR="00292B3C" w:rsidRDefault="00292B3C" w:rsidP="00292B3C"/>
    <w:p w14:paraId="361B436E" w14:textId="77777777" w:rsidR="00292B3C" w:rsidRDefault="00292B3C" w:rsidP="00292B3C"/>
    <w:sectPr w:rsidR="00292B3C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292B3C"/>
    <w:rsid w:val="00292B3C"/>
    <w:rsid w:val="00A54C29"/>
    <w:rsid w:val="00D37B95"/>
    <w:rsid w:val="00FE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B6EE"/>
  <w15:docId w15:val="{04E45A2E-2F6D-4607-94BB-0E6A1031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8E92151-3571-4AD1-B93D-18C897F0C2D0}"/>
      </w:docPartPr>
      <w:docPartBody>
        <w:p w:rsidR="00CF4157" w:rsidRDefault="00FB13DD">
          <w:r w:rsidRPr="000F492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40183935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04B5B6-5B89-4DCA-8606-E8D99B0EE289}"/>
      </w:docPartPr>
      <w:docPartBody>
        <w:p w:rsidR="00CF4157" w:rsidRDefault="00FB13DD">
          <w:r w:rsidRPr="000F492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3DD"/>
    <w:rsid w:val="008E70D9"/>
    <w:rsid w:val="00A54C29"/>
    <w:rsid w:val="00CF4157"/>
    <w:rsid w:val="00FB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B1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Studienka - kostol</PostTitle>
  <PostDate>2022-04-21T17:48:33Z</PostDate>
  <PostID>7501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3401839353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2</Pages>
  <Words>325</Words>
  <Characters>1924</Characters>
  <Application>Microsoft Office Word</Application>
  <DocSecurity>0</DocSecurity>
  <Lines>48</Lines>
  <Paragraphs>17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2022-04-21T17:47:00Z</dcterms:created>
  <dcterms:modified xsi:type="dcterms:W3CDTF">2026-02-09T08:58:00Z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